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9CA" w:rsidRDefault="003539CA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3539CA" w:rsidRDefault="003539CA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cs="方正小标宋简体" w:hint="eastAsia"/>
          <w:w w:val="95"/>
          <w:sz w:val="44"/>
          <w:szCs w:val="44"/>
        </w:rPr>
        <w:t>天津市西青区</w:t>
      </w:r>
      <w:r>
        <w:rPr>
          <w:rFonts w:ascii="方正小标宋简体" w:eastAsia="方正小标宋简体" w:cs="方正小标宋简体" w:hint="eastAsia"/>
          <w:w w:val="95"/>
          <w:sz w:val="44"/>
          <w:szCs w:val="44"/>
        </w:rPr>
        <w:t>中北镇没有门户网站</w:t>
      </w:r>
      <w:r w:rsidRPr="008930FF">
        <w:rPr>
          <w:rFonts w:ascii="方正小标宋简体" w:eastAsia="方正小标宋简体" w:cs="方正小标宋简体" w:hint="eastAsia"/>
          <w:w w:val="95"/>
          <w:sz w:val="44"/>
          <w:szCs w:val="44"/>
        </w:rPr>
        <w:t>的</w:t>
      </w:r>
    </w:p>
    <w:p w:rsidR="003539CA" w:rsidRPr="008930FF" w:rsidRDefault="003539CA" w:rsidP="005B208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cs="方正小标宋简体" w:hint="eastAsia"/>
          <w:w w:val="95"/>
          <w:sz w:val="44"/>
          <w:szCs w:val="44"/>
        </w:rPr>
        <w:t>情况说明</w:t>
      </w:r>
    </w:p>
    <w:p w:rsidR="003539CA" w:rsidRDefault="003539CA" w:rsidP="004564BC">
      <w:pPr>
        <w:spacing w:line="600" w:lineRule="exact"/>
        <w:rPr>
          <w:rFonts w:eastAsia="仿宋_GB2312"/>
          <w:sz w:val="32"/>
          <w:szCs w:val="32"/>
        </w:rPr>
      </w:pPr>
    </w:p>
    <w:p w:rsidR="003539CA" w:rsidRDefault="003539CA" w:rsidP="004564BC"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区财政局：</w:t>
      </w:r>
    </w:p>
    <w:p w:rsidR="003539CA" w:rsidRDefault="003539CA" w:rsidP="00625B7E">
      <w:pPr>
        <w:spacing w:line="600" w:lineRule="exact"/>
        <w:ind w:firstLineChars="196" w:firstLine="31680"/>
        <w:jc w:val="both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cs="仿宋_GB2312" w:hint="eastAsia"/>
          <w:sz w:val="32"/>
          <w:szCs w:val="32"/>
        </w:rPr>
        <w:t>年度决算公开的相关报表和说明填报完成，由于我单位没有门户网站，仅将决算公开内容在</w:t>
      </w:r>
      <w:r w:rsidRPr="008930FF">
        <w:rPr>
          <w:rFonts w:eastAsia="仿宋_GB2312" w:cs="仿宋_GB2312" w:hint="eastAsia"/>
          <w:sz w:val="32"/>
          <w:szCs w:val="32"/>
        </w:rPr>
        <w:t>西青区人民政府网站</w:t>
      </w:r>
      <w:r w:rsidRPr="008930FF"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“预算</w:t>
      </w:r>
      <w:r w:rsidRPr="008930FF">
        <w:rPr>
          <w:rFonts w:eastAsia="仿宋_GB2312" w:cs="仿宋_GB2312" w:hint="eastAsia"/>
          <w:sz w:val="32"/>
          <w:szCs w:val="32"/>
        </w:rPr>
        <w:t>决算公开”专题专栏</w:t>
      </w:r>
      <w:r>
        <w:rPr>
          <w:rFonts w:eastAsia="仿宋_GB2312" w:cs="仿宋_GB2312" w:hint="eastAsia"/>
          <w:sz w:val="32"/>
          <w:szCs w:val="32"/>
        </w:rPr>
        <w:t>公开（仅将决算公开内容在主管部门网站公开）。</w:t>
      </w:r>
    </w:p>
    <w:p w:rsidR="003539CA" w:rsidRPr="008930FF" w:rsidRDefault="003539CA" w:rsidP="00625B7E">
      <w:pPr>
        <w:spacing w:line="600" w:lineRule="exact"/>
        <w:ind w:firstLineChars="196" w:firstLine="31680"/>
        <w:jc w:val="both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特此说明。</w:t>
      </w:r>
    </w:p>
    <w:p w:rsidR="003539CA" w:rsidRDefault="003539CA" w:rsidP="00625B7E">
      <w:pPr>
        <w:spacing w:line="600" w:lineRule="exact"/>
        <w:ind w:firstLineChars="200" w:firstLine="3168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（联系人：卞德宝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cs="仿宋_GB2312" w:hint="eastAsia"/>
          <w:sz w:val="32"/>
          <w:szCs w:val="32"/>
        </w:rPr>
        <w:t>联系电话：</w:t>
      </w:r>
      <w:r>
        <w:rPr>
          <w:rFonts w:eastAsia="仿宋_GB2312"/>
          <w:sz w:val="32"/>
          <w:szCs w:val="32"/>
        </w:rPr>
        <w:t>13820424516</w:t>
      </w:r>
      <w:r>
        <w:rPr>
          <w:rFonts w:eastAsia="仿宋_GB2312" w:cs="仿宋_GB2312" w:hint="eastAsia"/>
          <w:sz w:val="32"/>
          <w:szCs w:val="32"/>
        </w:rPr>
        <w:t>）</w:t>
      </w:r>
    </w:p>
    <w:p w:rsidR="003539CA" w:rsidRDefault="003539CA" w:rsidP="00625B7E">
      <w:pPr>
        <w:spacing w:line="600" w:lineRule="exact"/>
        <w:ind w:firstLineChars="200" w:firstLine="31680"/>
        <w:rPr>
          <w:rFonts w:eastAsia="仿宋_GB2312"/>
          <w:sz w:val="32"/>
          <w:szCs w:val="32"/>
        </w:rPr>
      </w:pPr>
      <w:bookmarkStart w:id="0" w:name="_GoBack"/>
      <w:bookmarkEnd w:id="0"/>
    </w:p>
    <w:p w:rsidR="003539CA" w:rsidRDefault="003539CA"/>
    <w:p w:rsidR="003539CA" w:rsidRDefault="003539CA"/>
    <w:p w:rsidR="003539CA" w:rsidRDefault="003539CA" w:rsidP="00625B7E">
      <w:pPr>
        <w:spacing w:line="560" w:lineRule="exact"/>
        <w:ind w:firstLineChars="1000" w:firstLine="3168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天津市西青区中北镇政府（公章）</w:t>
      </w:r>
    </w:p>
    <w:p w:rsidR="003539CA" w:rsidRDefault="003539CA" w:rsidP="00625B7E">
      <w:pPr>
        <w:spacing w:line="580" w:lineRule="exact"/>
        <w:ind w:firstLineChars="1400" w:firstLine="3168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9</w:t>
      </w:r>
      <w:r>
        <w:rPr>
          <w:rFonts w:eastAsia="仿宋_GB2312" w:cs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cs="仿宋_GB2312" w:hint="eastAsia"/>
          <w:sz w:val="32"/>
          <w:szCs w:val="32"/>
        </w:rPr>
        <w:t>日</w:t>
      </w:r>
    </w:p>
    <w:p w:rsidR="003539CA" w:rsidRPr="004564BC" w:rsidRDefault="003539CA"/>
    <w:sectPr w:rsidR="003539CA" w:rsidRPr="004564BC" w:rsidSect="009D20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9CA" w:rsidRDefault="003539CA" w:rsidP="004564BC">
      <w:pPr>
        <w:spacing w:line="240" w:lineRule="auto"/>
      </w:pPr>
      <w:r>
        <w:separator/>
      </w:r>
    </w:p>
  </w:endnote>
  <w:endnote w:type="continuationSeparator" w:id="0">
    <w:p w:rsidR="003539CA" w:rsidRDefault="003539CA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9CA" w:rsidRDefault="003539CA" w:rsidP="004564BC">
      <w:pPr>
        <w:spacing w:line="240" w:lineRule="auto"/>
      </w:pPr>
      <w:r>
        <w:separator/>
      </w:r>
    </w:p>
  </w:footnote>
  <w:footnote w:type="continuationSeparator" w:id="0">
    <w:p w:rsidR="003539CA" w:rsidRDefault="003539CA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91E"/>
    <w:rsid w:val="002F3CEB"/>
    <w:rsid w:val="003539CA"/>
    <w:rsid w:val="00406241"/>
    <w:rsid w:val="004564BC"/>
    <w:rsid w:val="005B2087"/>
    <w:rsid w:val="00625B7E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9B0DF4"/>
    <w:rsid w:val="009D2041"/>
    <w:rsid w:val="00B13359"/>
    <w:rsid w:val="00B338CB"/>
    <w:rsid w:val="00BC14DF"/>
    <w:rsid w:val="00DB2E8D"/>
    <w:rsid w:val="00DF72F7"/>
    <w:rsid w:val="00E3517C"/>
    <w:rsid w:val="00F41043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hAnsi="Times New Roman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564BC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30</Words>
  <Characters>172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西青区中北镇汇总</cp:lastModifiedBy>
  <cp:revision>18</cp:revision>
  <dcterms:created xsi:type="dcterms:W3CDTF">2019-08-10T09:06:00Z</dcterms:created>
  <dcterms:modified xsi:type="dcterms:W3CDTF">2022-08-22T07:10:00Z</dcterms:modified>
</cp:coreProperties>
</file>